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292" w:rsidRPr="009F00B3" w:rsidRDefault="006D5292" w:rsidP="00231E5F">
      <w:pPr>
        <w:pStyle w:val="Title"/>
        <w:rPr>
          <w:b/>
          <w:bCs/>
          <w:szCs w:val="28"/>
        </w:rPr>
      </w:pPr>
      <w:r w:rsidRPr="009F00B3">
        <w:rPr>
          <w:b/>
          <w:bCs/>
          <w:szCs w:val="28"/>
        </w:rPr>
        <w:t>АДМИНИСТРАЦИЯ МАЛМЫЖСКОГО РАЙОНА</w:t>
      </w:r>
    </w:p>
    <w:p w:rsidR="006D5292" w:rsidRPr="009F00B3" w:rsidRDefault="006D5292" w:rsidP="00231E5F">
      <w:pPr>
        <w:jc w:val="center"/>
        <w:rPr>
          <w:b/>
          <w:sz w:val="28"/>
          <w:szCs w:val="28"/>
        </w:rPr>
      </w:pPr>
      <w:r w:rsidRPr="009F00B3">
        <w:rPr>
          <w:b/>
          <w:sz w:val="28"/>
          <w:szCs w:val="28"/>
        </w:rPr>
        <w:t>КИРОВСКОЙ ОБЛАСТИ</w:t>
      </w:r>
    </w:p>
    <w:p w:rsidR="006D5292" w:rsidRPr="009F00B3" w:rsidRDefault="006D5292" w:rsidP="00231E5F">
      <w:pPr>
        <w:jc w:val="center"/>
        <w:rPr>
          <w:b/>
          <w:sz w:val="28"/>
          <w:szCs w:val="28"/>
        </w:rPr>
      </w:pPr>
    </w:p>
    <w:p w:rsidR="006D5292" w:rsidRPr="0070788F" w:rsidRDefault="006D5292" w:rsidP="00231E5F">
      <w:pPr>
        <w:jc w:val="center"/>
        <w:rPr>
          <w:b/>
          <w:sz w:val="32"/>
          <w:szCs w:val="32"/>
        </w:rPr>
      </w:pPr>
      <w:r w:rsidRPr="0070788F">
        <w:rPr>
          <w:b/>
          <w:sz w:val="32"/>
          <w:szCs w:val="32"/>
        </w:rPr>
        <w:t>ПОСТАНОВЛЕНИЕ</w:t>
      </w:r>
    </w:p>
    <w:p w:rsidR="006D5292" w:rsidRPr="00C9087F" w:rsidRDefault="006D5292" w:rsidP="00451F4B">
      <w:pPr>
        <w:rPr>
          <w:sz w:val="28"/>
          <w:szCs w:val="28"/>
          <w:u w:val="single"/>
        </w:rPr>
      </w:pPr>
      <w:r w:rsidRPr="00C9087F">
        <w:rPr>
          <w:sz w:val="28"/>
          <w:szCs w:val="28"/>
          <w:u w:val="single"/>
        </w:rPr>
        <w:t>29.10.2019</w:t>
      </w:r>
      <w:r w:rsidRPr="002B19A6">
        <w:rPr>
          <w:sz w:val="28"/>
          <w:szCs w:val="28"/>
        </w:rPr>
        <w:tab/>
      </w:r>
      <w:r w:rsidRPr="002B19A6">
        <w:rPr>
          <w:sz w:val="28"/>
          <w:szCs w:val="28"/>
        </w:rPr>
        <w:tab/>
      </w:r>
      <w:r w:rsidRPr="002B19A6">
        <w:rPr>
          <w:sz w:val="28"/>
          <w:szCs w:val="28"/>
        </w:rPr>
        <w:tab/>
      </w:r>
      <w:r w:rsidRPr="002B19A6">
        <w:rPr>
          <w:sz w:val="28"/>
          <w:szCs w:val="28"/>
        </w:rPr>
        <w:tab/>
      </w:r>
      <w:r w:rsidRPr="002B19A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№</w:t>
      </w:r>
      <w:bookmarkStart w:id="0" w:name="_GoBack"/>
      <w:bookmarkEnd w:id="0"/>
      <w:r>
        <w:rPr>
          <w:sz w:val="28"/>
          <w:szCs w:val="28"/>
        </w:rPr>
        <w:t xml:space="preserve">   </w:t>
      </w:r>
      <w:r w:rsidRPr="00C9087F">
        <w:rPr>
          <w:sz w:val="28"/>
          <w:szCs w:val="28"/>
          <w:u w:val="single"/>
        </w:rPr>
        <w:t>552</w:t>
      </w:r>
    </w:p>
    <w:p w:rsidR="006D5292" w:rsidRPr="00451F4B" w:rsidRDefault="006D5292" w:rsidP="00D36B39">
      <w:pPr>
        <w:spacing w:line="360" w:lineRule="auto"/>
        <w:jc w:val="center"/>
        <w:rPr>
          <w:sz w:val="28"/>
          <w:szCs w:val="28"/>
        </w:rPr>
      </w:pPr>
      <w:r w:rsidRPr="00451F4B">
        <w:rPr>
          <w:sz w:val="28"/>
          <w:szCs w:val="28"/>
        </w:rPr>
        <w:t>г. Малмыж</w:t>
      </w:r>
    </w:p>
    <w:p w:rsidR="006D5292" w:rsidRPr="009F00B3" w:rsidRDefault="006D5292" w:rsidP="00D36B39">
      <w:pPr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9648"/>
      </w:tblGrid>
      <w:tr w:rsidR="006D5292" w:rsidRPr="00AE31B2" w:rsidTr="00681E25">
        <w:trPr>
          <w:trHeight w:val="206"/>
        </w:trPr>
        <w:tc>
          <w:tcPr>
            <w:tcW w:w="9648" w:type="dxa"/>
          </w:tcPr>
          <w:p w:rsidR="006D5292" w:rsidRDefault="006D5292" w:rsidP="00D36B3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</w:p>
          <w:p w:rsidR="006D5292" w:rsidRPr="00A06091" w:rsidRDefault="006D5292" w:rsidP="00D36B3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A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Малмыжского района от 08.10.2013 № 958</w:t>
            </w:r>
          </w:p>
          <w:p w:rsidR="006D5292" w:rsidRPr="00AE31B2" w:rsidRDefault="006D5292" w:rsidP="00D36B39">
            <w:pPr>
              <w:jc w:val="center"/>
              <w:rPr>
                <w:szCs w:val="28"/>
              </w:rPr>
            </w:pPr>
          </w:p>
        </w:tc>
      </w:tr>
    </w:tbl>
    <w:p w:rsidR="006D5292" w:rsidRDefault="006D5292" w:rsidP="00D36B39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A"/>
          <w:sz w:val="28"/>
          <w:szCs w:val="28"/>
        </w:rPr>
      </w:pPr>
    </w:p>
    <w:p w:rsidR="006D5292" w:rsidRDefault="006D5292" w:rsidP="00D36B39">
      <w:pPr>
        <w:autoSpaceDE w:val="0"/>
        <w:autoSpaceDN w:val="0"/>
        <w:adjustRightInd w:val="0"/>
        <w:ind w:firstLine="709"/>
        <w:jc w:val="both"/>
        <w:outlineLvl w:val="0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>Администрация Малмыжского района ПОСТАНОВЛЯЕТ:</w:t>
      </w:r>
    </w:p>
    <w:p w:rsidR="006D5292" w:rsidRDefault="006D5292" w:rsidP="008D2EAF">
      <w:pPr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rFonts w:eastAsia="A"/>
          <w:sz w:val="28"/>
          <w:szCs w:val="28"/>
        </w:rPr>
        <w:t xml:space="preserve">1. Внести изменения в постановление администрации Малмыжского района от 08.10.2013 № 958 «Об утверждении муниципальной программы «Развитие агропромышленного комплекса в Малмыжском районе»                     </w:t>
      </w:r>
      <w:r>
        <w:rPr>
          <w:sz w:val="28"/>
        </w:rPr>
        <w:t>(с изменениями, внесенными постановлениями администрации Малмыжского района от 17.01.2014 № 25, от 11.06.2014 № 637, от 12.08.2014 № 874,               от 26.12.2014 № 1450, от 10.02.2015 № 108, от 27.04.2015 № 398, от 01.12.2015      № 1014, от 23.03.2016 № 192, от 12.05.2016 № 332, от 08.07.2016 № 465,            от 22.11.2016 № 838, от 30.12.2016 № 964, от 21.04.2017 № 269, от 03.07.2017   № 418, от 01.11.2017 № 723, 29.12.2017 № 933, от 23.07.2018 № 422,                   от 05.12.2018 № 722, от 27.12.2018 № 785, от 08.04.2019 № 139, от 02.08.2019  № 346) следующие изменения:</w:t>
      </w:r>
    </w:p>
    <w:p w:rsidR="006D5292" w:rsidRDefault="006D5292" w:rsidP="008D2EAF">
      <w:pPr>
        <w:autoSpaceDE w:val="0"/>
        <w:autoSpaceDN w:val="0"/>
        <w:adjustRightInd w:val="0"/>
        <w:ind w:firstLine="709"/>
        <w:jc w:val="both"/>
        <w:outlineLvl w:val="0"/>
        <w:rPr>
          <w:rFonts w:eastAsia="A"/>
          <w:sz w:val="28"/>
          <w:szCs w:val="28"/>
        </w:rPr>
      </w:pPr>
      <w:r>
        <w:rPr>
          <w:sz w:val="28"/>
        </w:rPr>
        <w:t xml:space="preserve">1.1. Наименование постановления изложить в следующей редакции:     </w:t>
      </w:r>
      <w:r>
        <w:rPr>
          <w:rFonts w:eastAsia="A"/>
          <w:sz w:val="28"/>
          <w:szCs w:val="28"/>
        </w:rPr>
        <w:t xml:space="preserve">«Об утверждении муниципальной программы </w:t>
      </w:r>
      <w:r>
        <w:rPr>
          <w:sz w:val="28"/>
        </w:rPr>
        <w:t>«</w:t>
      </w:r>
      <w:r>
        <w:rPr>
          <w:rFonts w:eastAsia="A"/>
          <w:sz w:val="28"/>
          <w:szCs w:val="28"/>
        </w:rPr>
        <w:t>Развитие агропромышленного комплекса в Малмыжском районе» на 2014-2025 годы».</w:t>
      </w:r>
    </w:p>
    <w:p w:rsidR="006D5292" w:rsidRDefault="006D5292" w:rsidP="00462E8E">
      <w:pPr>
        <w:autoSpaceDE w:val="0"/>
        <w:autoSpaceDN w:val="0"/>
        <w:adjustRightInd w:val="0"/>
        <w:ind w:firstLine="709"/>
        <w:jc w:val="both"/>
        <w:outlineLvl w:val="0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>1.2. Пункт 1 изложить в следующей редакции:</w:t>
      </w:r>
    </w:p>
    <w:p w:rsidR="006D5292" w:rsidRDefault="006D5292" w:rsidP="00C3121F">
      <w:pPr>
        <w:autoSpaceDE w:val="0"/>
        <w:autoSpaceDN w:val="0"/>
        <w:adjustRightInd w:val="0"/>
        <w:ind w:firstLine="709"/>
        <w:jc w:val="both"/>
        <w:outlineLvl w:val="0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>«1. Утвердить муниципальную программу «Развитие агропромышленного комплекса в Малмыжском районе» на 2014-2025 годы» (далее - муниципальная программа) согласно приложению».</w:t>
      </w:r>
    </w:p>
    <w:p w:rsidR="006D5292" w:rsidRDefault="006D5292" w:rsidP="008D2EAF">
      <w:pPr>
        <w:autoSpaceDE w:val="0"/>
        <w:autoSpaceDN w:val="0"/>
        <w:adjustRightInd w:val="0"/>
        <w:ind w:firstLine="709"/>
        <w:jc w:val="both"/>
        <w:outlineLvl w:val="0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 xml:space="preserve">1.3. Внести в муниципальную программу </w:t>
      </w:r>
      <w:r>
        <w:rPr>
          <w:sz w:val="28"/>
        </w:rPr>
        <w:t>«</w:t>
      </w:r>
      <w:r>
        <w:rPr>
          <w:rFonts w:eastAsia="A"/>
          <w:sz w:val="28"/>
          <w:szCs w:val="28"/>
        </w:rPr>
        <w:t xml:space="preserve">Развитие агропромышленного комплекса в Малмыжском районе» на 2014-2021 годы, утвержденную вышеуказанным постановлением (далее – муниципальная программа), изменения согласно приложению. </w:t>
      </w:r>
    </w:p>
    <w:p w:rsidR="006D5292" w:rsidRPr="005A684B" w:rsidRDefault="006D5292" w:rsidP="008D2EAF">
      <w:pPr>
        <w:ind w:firstLine="709"/>
        <w:jc w:val="both"/>
        <w:rPr>
          <w:sz w:val="28"/>
          <w:szCs w:val="28"/>
        </w:rPr>
      </w:pPr>
      <w:r>
        <w:rPr>
          <w:rFonts w:eastAsia="A"/>
          <w:sz w:val="28"/>
          <w:szCs w:val="28"/>
        </w:rPr>
        <w:t>2. Разместить настоящее постановление в информационно-телекоммуникационной сети «Интернет» на официальном сайте Малмыжского района в разделе «Муниципальные программы» в течение 10 рабочих дней       со дня принятия.</w:t>
      </w:r>
    </w:p>
    <w:p w:rsidR="006D5292" w:rsidRDefault="006D5292" w:rsidP="008D2E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постановление в Информационном бюллетене органов местного самоуправления муниципального образования Малмыжский муниципальный район Кировской области.</w:t>
      </w:r>
    </w:p>
    <w:p w:rsidR="006D5292" w:rsidRDefault="006D5292" w:rsidP="008D2E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после его официального опубликования.</w:t>
      </w:r>
    </w:p>
    <w:p w:rsidR="006D5292" w:rsidRDefault="006D5292" w:rsidP="00F44014">
      <w:pPr>
        <w:rPr>
          <w:sz w:val="28"/>
          <w:szCs w:val="28"/>
        </w:rPr>
      </w:pPr>
    </w:p>
    <w:p w:rsidR="006D5292" w:rsidRDefault="006D5292" w:rsidP="00F44014">
      <w:pPr>
        <w:rPr>
          <w:sz w:val="28"/>
          <w:szCs w:val="28"/>
        </w:rPr>
      </w:pPr>
    </w:p>
    <w:p w:rsidR="006D5292" w:rsidRDefault="006D5292" w:rsidP="00F44014">
      <w:pPr>
        <w:rPr>
          <w:sz w:val="28"/>
          <w:szCs w:val="28"/>
        </w:rPr>
      </w:pPr>
    </w:p>
    <w:p w:rsidR="006D5292" w:rsidRDefault="006D5292" w:rsidP="00F44014">
      <w:pPr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Pr="009F00B3">
        <w:rPr>
          <w:sz w:val="28"/>
          <w:szCs w:val="28"/>
        </w:rPr>
        <w:t xml:space="preserve"> </w:t>
      </w:r>
      <w:r>
        <w:rPr>
          <w:sz w:val="28"/>
          <w:szCs w:val="28"/>
        </w:rPr>
        <w:t>Малмыжского района        В.В. Кошкин</w:t>
      </w:r>
    </w:p>
    <w:p w:rsidR="006D5292" w:rsidRDefault="006D5292" w:rsidP="00C369A0">
      <w:pPr>
        <w:rPr>
          <w:sz w:val="28"/>
          <w:szCs w:val="28"/>
        </w:rPr>
      </w:pPr>
    </w:p>
    <w:p w:rsidR="006D5292" w:rsidRDefault="006D5292" w:rsidP="00C369A0">
      <w:pPr>
        <w:rPr>
          <w:sz w:val="28"/>
          <w:szCs w:val="28"/>
        </w:rPr>
      </w:pPr>
    </w:p>
    <w:sectPr w:rsidR="006D5292" w:rsidSect="00C3121F">
      <w:headerReference w:type="even" r:id="rId6"/>
      <w:headerReference w:type="default" r:id="rId7"/>
      <w:pgSz w:w="11906" w:h="16838"/>
      <w:pgMar w:top="17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292" w:rsidRDefault="006D5292">
      <w:r>
        <w:separator/>
      </w:r>
    </w:p>
  </w:endnote>
  <w:endnote w:type="continuationSeparator" w:id="1">
    <w:p w:rsidR="006D5292" w:rsidRDefault="006D5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292" w:rsidRDefault="006D5292">
      <w:r>
        <w:separator/>
      </w:r>
    </w:p>
  </w:footnote>
  <w:footnote w:type="continuationSeparator" w:id="1">
    <w:p w:rsidR="006D5292" w:rsidRDefault="006D52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292" w:rsidRDefault="006D5292" w:rsidP="00AA388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5292" w:rsidRDefault="006D529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292" w:rsidRDefault="006D5292" w:rsidP="00AA388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D5292" w:rsidRDefault="006D529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1E5F"/>
    <w:rsid w:val="00007E5F"/>
    <w:rsid w:val="00017061"/>
    <w:rsid w:val="000246F9"/>
    <w:rsid w:val="000259E2"/>
    <w:rsid w:val="00031E8D"/>
    <w:rsid w:val="000333AD"/>
    <w:rsid w:val="00034770"/>
    <w:rsid w:val="00034D81"/>
    <w:rsid w:val="00043600"/>
    <w:rsid w:val="00047CD6"/>
    <w:rsid w:val="00055C78"/>
    <w:rsid w:val="000619D9"/>
    <w:rsid w:val="000668D7"/>
    <w:rsid w:val="00075590"/>
    <w:rsid w:val="00086374"/>
    <w:rsid w:val="00087D4A"/>
    <w:rsid w:val="00090111"/>
    <w:rsid w:val="00094195"/>
    <w:rsid w:val="000A1B38"/>
    <w:rsid w:val="000A4DD2"/>
    <w:rsid w:val="000C57E5"/>
    <w:rsid w:val="000E022F"/>
    <w:rsid w:val="000E5104"/>
    <w:rsid w:val="000F41CC"/>
    <w:rsid w:val="000F5D40"/>
    <w:rsid w:val="000F71F0"/>
    <w:rsid w:val="00100BDE"/>
    <w:rsid w:val="00106F7E"/>
    <w:rsid w:val="00107492"/>
    <w:rsid w:val="001621C3"/>
    <w:rsid w:val="001652FD"/>
    <w:rsid w:val="00181AD9"/>
    <w:rsid w:val="0018799D"/>
    <w:rsid w:val="00195E66"/>
    <w:rsid w:val="001A081B"/>
    <w:rsid w:val="001A4E34"/>
    <w:rsid w:val="001A5499"/>
    <w:rsid w:val="001C6083"/>
    <w:rsid w:val="001D03FB"/>
    <w:rsid w:val="001D711A"/>
    <w:rsid w:val="001E5E88"/>
    <w:rsid w:val="001F6DB4"/>
    <w:rsid w:val="00222A19"/>
    <w:rsid w:val="00223B05"/>
    <w:rsid w:val="00231E5F"/>
    <w:rsid w:val="002351E3"/>
    <w:rsid w:val="0023683A"/>
    <w:rsid w:val="00242539"/>
    <w:rsid w:val="00245115"/>
    <w:rsid w:val="00247497"/>
    <w:rsid w:val="0025025E"/>
    <w:rsid w:val="002538FE"/>
    <w:rsid w:val="00261BCA"/>
    <w:rsid w:val="0026663C"/>
    <w:rsid w:val="002735FF"/>
    <w:rsid w:val="002A32C4"/>
    <w:rsid w:val="002B19A6"/>
    <w:rsid w:val="002B556B"/>
    <w:rsid w:val="002C48DA"/>
    <w:rsid w:val="002D16C3"/>
    <w:rsid w:val="002D1B76"/>
    <w:rsid w:val="002D5CA5"/>
    <w:rsid w:val="00300B05"/>
    <w:rsid w:val="00320151"/>
    <w:rsid w:val="003275CB"/>
    <w:rsid w:val="00330FD2"/>
    <w:rsid w:val="0034127F"/>
    <w:rsid w:val="00344468"/>
    <w:rsid w:val="00344733"/>
    <w:rsid w:val="003548B6"/>
    <w:rsid w:val="00371B5A"/>
    <w:rsid w:val="003729F0"/>
    <w:rsid w:val="0038087B"/>
    <w:rsid w:val="003930AD"/>
    <w:rsid w:val="003A0569"/>
    <w:rsid w:val="003B0C11"/>
    <w:rsid w:val="003B474D"/>
    <w:rsid w:val="003C13AF"/>
    <w:rsid w:val="003C1918"/>
    <w:rsid w:val="003C49A4"/>
    <w:rsid w:val="003C669B"/>
    <w:rsid w:val="003D6B35"/>
    <w:rsid w:val="003E0DAF"/>
    <w:rsid w:val="003E10E4"/>
    <w:rsid w:val="003E553A"/>
    <w:rsid w:val="003E7AD3"/>
    <w:rsid w:val="003F28C9"/>
    <w:rsid w:val="003F64AA"/>
    <w:rsid w:val="003F714E"/>
    <w:rsid w:val="004031BC"/>
    <w:rsid w:val="0042798A"/>
    <w:rsid w:val="0043035C"/>
    <w:rsid w:val="00430E7C"/>
    <w:rsid w:val="0043128D"/>
    <w:rsid w:val="004359C6"/>
    <w:rsid w:val="004400A3"/>
    <w:rsid w:val="0044129B"/>
    <w:rsid w:val="00450A16"/>
    <w:rsid w:val="00451F4B"/>
    <w:rsid w:val="00461C1E"/>
    <w:rsid w:val="0046297D"/>
    <w:rsid w:val="00462E8E"/>
    <w:rsid w:val="004936F9"/>
    <w:rsid w:val="004979B6"/>
    <w:rsid w:val="004B302E"/>
    <w:rsid w:val="004C35ED"/>
    <w:rsid w:val="004D01EA"/>
    <w:rsid w:val="004F49E5"/>
    <w:rsid w:val="004F603A"/>
    <w:rsid w:val="005028A6"/>
    <w:rsid w:val="00506E04"/>
    <w:rsid w:val="005134BB"/>
    <w:rsid w:val="00522CF6"/>
    <w:rsid w:val="00523339"/>
    <w:rsid w:val="00533C48"/>
    <w:rsid w:val="0054091F"/>
    <w:rsid w:val="0054171F"/>
    <w:rsid w:val="00552C9D"/>
    <w:rsid w:val="00560B12"/>
    <w:rsid w:val="00576D91"/>
    <w:rsid w:val="00577505"/>
    <w:rsid w:val="00580876"/>
    <w:rsid w:val="0058127D"/>
    <w:rsid w:val="005852F5"/>
    <w:rsid w:val="00587161"/>
    <w:rsid w:val="00590EF9"/>
    <w:rsid w:val="005922E5"/>
    <w:rsid w:val="00593A4A"/>
    <w:rsid w:val="005A381E"/>
    <w:rsid w:val="005A54AD"/>
    <w:rsid w:val="005A684B"/>
    <w:rsid w:val="005B5A66"/>
    <w:rsid w:val="005D1F50"/>
    <w:rsid w:val="005D7AC9"/>
    <w:rsid w:val="005E32DC"/>
    <w:rsid w:val="005E49E2"/>
    <w:rsid w:val="005F2B2E"/>
    <w:rsid w:val="006143A7"/>
    <w:rsid w:val="00617867"/>
    <w:rsid w:val="006260A1"/>
    <w:rsid w:val="00642C57"/>
    <w:rsid w:val="006460F3"/>
    <w:rsid w:val="00651D4D"/>
    <w:rsid w:val="00660FB1"/>
    <w:rsid w:val="00662657"/>
    <w:rsid w:val="00674441"/>
    <w:rsid w:val="00675816"/>
    <w:rsid w:val="00675B9D"/>
    <w:rsid w:val="00681E25"/>
    <w:rsid w:val="006855C4"/>
    <w:rsid w:val="006948B3"/>
    <w:rsid w:val="0069579C"/>
    <w:rsid w:val="006A4D44"/>
    <w:rsid w:val="006B6073"/>
    <w:rsid w:val="006C04BC"/>
    <w:rsid w:val="006C3FA1"/>
    <w:rsid w:val="006C7EBF"/>
    <w:rsid w:val="006D0E66"/>
    <w:rsid w:val="006D1928"/>
    <w:rsid w:val="006D5292"/>
    <w:rsid w:val="006D53A9"/>
    <w:rsid w:val="006E10EA"/>
    <w:rsid w:val="006E2181"/>
    <w:rsid w:val="006E4948"/>
    <w:rsid w:val="0070788F"/>
    <w:rsid w:val="00707FAE"/>
    <w:rsid w:val="00707FD3"/>
    <w:rsid w:val="00710060"/>
    <w:rsid w:val="00711E55"/>
    <w:rsid w:val="00713BC0"/>
    <w:rsid w:val="00714F3F"/>
    <w:rsid w:val="00717C4B"/>
    <w:rsid w:val="00726BA9"/>
    <w:rsid w:val="00753ADA"/>
    <w:rsid w:val="00761888"/>
    <w:rsid w:val="00762138"/>
    <w:rsid w:val="00770B4D"/>
    <w:rsid w:val="00790E2B"/>
    <w:rsid w:val="0079488C"/>
    <w:rsid w:val="00794D9C"/>
    <w:rsid w:val="007A112C"/>
    <w:rsid w:val="007A1908"/>
    <w:rsid w:val="007A1B21"/>
    <w:rsid w:val="007B6BF7"/>
    <w:rsid w:val="007D07BD"/>
    <w:rsid w:val="007D3D8D"/>
    <w:rsid w:val="007D70DB"/>
    <w:rsid w:val="007D7BDD"/>
    <w:rsid w:val="007E1465"/>
    <w:rsid w:val="007E73F5"/>
    <w:rsid w:val="008014A4"/>
    <w:rsid w:val="00811396"/>
    <w:rsid w:val="008204CC"/>
    <w:rsid w:val="008308CF"/>
    <w:rsid w:val="00831C0B"/>
    <w:rsid w:val="00831C57"/>
    <w:rsid w:val="00834C1A"/>
    <w:rsid w:val="008372A5"/>
    <w:rsid w:val="00841ABE"/>
    <w:rsid w:val="00844F1B"/>
    <w:rsid w:val="00853359"/>
    <w:rsid w:val="008674D1"/>
    <w:rsid w:val="00875A9D"/>
    <w:rsid w:val="00881542"/>
    <w:rsid w:val="0088743B"/>
    <w:rsid w:val="00891546"/>
    <w:rsid w:val="008925EC"/>
    <w:rsid w:val="008A7303"/>
    <w:rsid w:val="008C23FD"/>
    <w:rsid w:val="008C793E"/>
    <w:rsid w:val="008D0A77"/>
    <w:rsid w:val="008D2EAF"/>
    <w:rsid w:val="008D39BC"/>
    <w:rsid w:val="008E1704"/>
    <w:rsid w:val="008E2BBF"/>
    <w:rsid w:val="008E35C8"/>
    <w:rsid w:val="00903E5E"/>
    <w:rsid w:val="00906BB1"/>
    <w:rsid w:val="00907F72"/>
    <w:rsid w:val="00911FE3"/>
    <w:rsid w:val="009179BC"/>
    <w:rsid w:val="00920FD9"/>
    <w:rsid w:val="009328BD"/>
    <w:rsid w:val="0093679A"/>
    <w:rsid w:val="00940B0D"/>
    <w:rsid w:val="009420D5"/>
    <w:rsid w:val="009507E4"/>
    <w:rsid w:val="0097446E"/>
    <w:rsid w:val="009756DB"/>
    <w:rsid w:val="009A51EB"/>
    <w:rsid w:val="009B270A"/>
    <w:rsid w:val="009D0625"/>
    <w:rsid w:val="009D43BE"/>
    <w:rsid w:val="009F00B3"/>
    <w:rsid w:val="009F1683"/>
    <w:rsid w:val="00A049E2"/>
    <w:rsid w:val="00A06091"/>
    <w:rsid w:val="00A407A1"/>
    <w:rsid w:val="00A42FF6"/>
    <w:rsid w:val="00A47CD8"/>
    <w:rsid w:val="00A53DE6"/>
    <w:rsid w:val="00A55C89"/>
    <w:rsid w:val="00A72A57"/>
    <w:rsid w:val="00A812C3"/>
    <w:rsid w:val="00AA3880"/>
    <w:rsid w:val="00AB3858"/>
    <w:rsid w:val="00AB4972"/>
    <w:rsid w:val="00AC1AC1"/>
    <w:rsid w:val="00AD5986"/>
    <w:rsid w:val="00AE0B75"/>
    <w:rsid w:val="00AE1504"/>
    <w:rsid w:val="00AE31B2"/>
    <w:rsid w:val="00AE7933"/>
    <w:rsid w:val="00AF0797"/>
    <w:rsid w:val="00AF08CB"/>
    <w:rsid w:val="00B02950"/>
    <w:rsid w:val="00B15406"/>
    <w:rsid w:val="00B174DB"/>
    <w:rsid w:val="00B1786B"/>
    <w:rsid w:val="00B3008C"/>
    <w:rsid w:val="00B33A8C"/>
    <w:rsid w:val="00B35BD1"/>
    <w:rsid w:val="00B41B96"/>
    <w:rsid w:val="00B45EBC"/>
    <w:rsid w:val="00B55BEC"/>
    <w:rsid w:val="00B564C3"/>
    <w:rsid w:val="00B6052C"/>
    <w:rsid w:val="00B719BA"/>
    <w:rsid w:val="00B77807"/>
    <w:rsid w:val="00B8791D"/>
    <w:rsid w:val="00B87DB7"/>
    <w:rsid w:val="00BA0BFB"/>
    <w:rsid w:val="00BA0E32"/>
    <w:rsid w:val="00BA2977"/>
    <w:rsid w:val="00BB4C41"/>
    <w:rsid w:val="00BC2A5F"/>
    <w:rsid w:val="00BE492C"/>
    <w:rsid w:val="00BF0187"/>
    <w:rsid w:val="00BF076E"/>
    <w:rsid w:val="00BF7FE1"/>
    <w:rsid w:val="00C02E72"/>
    <w:rsid w:val="00C07B2D"/>
    <w:rsid w:val="00C10497"/>
    <w:rsid w:val="00C10C32"/>
    <w:rsid w:val="00C12AC7"/>
    <w:rsid w:val="00C3121F"/>
    <w:rsid w:val="00C369A0"/>
    <w:rsid w:val="00C400C4"/>
    <w:rsid w:val="00C40CAC"/>
    <w:rsid w:val="00C4112F"/>
    <w:rsid w:val="00C45077"/>
    <w:rsid w:val="00C547CF"/>
    <w:rsid w:val="00C56A55"/>
    <w:rsid w:val="00C63738"/>
    <w:rsid w:val="00C6591A"/>
    <w:rsid w:val="00C70441"/>
    <w:rsid w:val="00C71F1E"/>
    <w:rsid w:val="00C7573A"/>
    <w:rsid w:val="00C8450B"/>
    <w:rsid w:val="00C872EC"/>
    <w:rsid w:val="00C9087F"/>
    <w:rsid w:val="00C909AA"/>
    <w:rsid w:val="00C91A8C"/>
    <w:rsid w:val="00CA332A"/>
    <w:rsid w:val="00CA3973"/>
    <w:rsid w:val="00CB0C08"/>
    <w:rsid w:val="00CB32AD"/>
    <w:rsid w:val="00CD296C"/>
    <w:rsid w:val="00CE1FA3"/>
    <w:rsid w:val="00CE371C"/>
    <w:rsid w:val="00D042B5"/>
    <w:rsid w:val="00D0580F"/>
    <w:rsid w:val="00D07544"/>
    <w:rsid w:val="00D36B39"/>
    <w:rsid w:val="00D46384"/>
    <w:rsid w:val="00D55AC2"/>
    <w:rsid w:val="00D60DDF"/>
    <w:rsid w:val="00D63C35"/>
    <w:rsid w:val="00D65A60"/>
    <w:rsid w:val="00D80F89"/>
    <w:rsid w:val="00D85902"/>
    <w:rsid w:val="00D85B52"/>
    <w:rsid w:val="00D95EB2"/>
    <w:rsid w:val="00D966A0"/>
    <w:rsid w:val="00DA081D"/>
    <w:rsid w:val="00DA37C0"/>
    <w:rsid w:val="00DA4A19"/>
    <w:rsid w:val="00DA4FA5"/>
    <w:rsid w:val="00DA5790"/>
    <w:rsid w:val="00DB05C4"/>
    <w:rsid w:val="00DC2436"/>
    <w:rsid w:val="00DC4A85"/>
    <w:rsid w:val="00DC65D0"/>
    <w:rsid w:val="00DE3C00"/>
    <w:rsid w:val="00DF0FBE"/>
    <w:rsid w:val="00DF1BD7"/>
    <w:rsid w:val="00DF3485"/>
    <w:rsid w:val="00E00923"/>
    <w:rsid w:val="00E014A9"/>
    <w:rsid w:val="00E07EEE"/>
    <w:rsid w:val="00E152AC"/>
    <w:rsid w:val="00E179B7"/>
    <w:rsid w:val="00E249A2"/>
    <w:rsid w:val="00E33E03"/>
    <w:rsid w:val="00E410F4"/>
    <w:rsid w:val="00E52DB5"/>
    <w:rsid w:val="00E5550D"/>
    <w:rsid w:val="00E72FE6"/>
    <w:rsid w:val="00E8097E"/>
    <w:rsid w:val="00E84908"/>
    <w:rsid w:val="00E8723A"/>
    <w:rsid w:val="00E92492"/>
    <w:rsid w:val="00E97522"/>
    <w:rsid w:val="00EA5022"/>
    <w:rsid w:val="00EB1519"/>
    <w:rsid w:val="00EC3766"/>
    <w:rsid w:val="00ED38BD"/>
    <w:rsid w:val="00ED39A7"/>
    <w:rsid w:val="00EE29A0"/>
    <w:rsid w:val="00EE3346"/>
    <w:rsid w:val="00EE6BCB"/>
    <w:rsid w:val="00EF1FC3"/>
    <w:rsid w:val="00EF6553"/>
    <w:rsid w:val="00F0249B"/>
    <w:rsid w:val="00F13327"/>
    <w:rsid w:val="00F17095"/>
    <w:rsid w:val="00F24A97"/>
    <w:rsid w:val="00F25136"/>
    <w:rsid w:val="00F32606"/>
    <w:rsid w:val="00F335C6"/>
    <w:rsid w:val="00F34675"/>
    <w:rsid w:val="00F3747A"/>
    <w:rsid w:val="00F421B4"/>
    <w:rsid w:val="00F44014"/>
    <w:rsid w:val="00F44A3D"/>
    <w:rsid w:val="00F45D62"/>
    <w:rsid w:val="00F64415"/>
    <w:rsid w:val="00F71700"/>
    <w:rsid w:val="00F75527"/>
    <w:rsid w:val="00F759E7"/>
    <w:rsid w:val="00F906C6"/>
    <w:rsid w:val="00F90F69"/>
    <w:rsid w:val="00F95AFE"/>
    <w:rsid w:val="00FA4E3F"/>
    <w:rsid w:val="00FA649C"/>
    <w:rsid w:val="00FB0F66"/>
    <w:rsid w:val="00FB254E"/>
    <w:rsid w:val="00FB3904"/>
    <w:rsid w:val="00FB4CD1"/>
    <w:rsid w:val="00FC44F2"/>
    <w:rsid w:val="00FC613A"/>
    <w:rsid w:val="00FD5F52"/>
    <w:rsid w:val="00FD6A87"/>
    <w:rsid w:val="00FE05DD"/>
    <w:rsid w:val="00FE2944"/>
    <w:rsid w:val="00FE5770"/>
    <w:rsid w:val="00FE5B17"/>
    <w:rsid w:val="00FF1884"/>
    <w:rsid w:val="00FF2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E5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31E5F"/>
    <w:pPr>
      <w:keepNext/>
      <w:ind w:firstLine="5400"/>
      <w:jc w:val="right"/>
      <w:outlineLvl w:val="0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31E5F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231E5F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231E5F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231E5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31E5F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43035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30E7C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43035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312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55AC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66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1555</TotalTime>
  <Pages>2</Pages>
  <Words>332</Words>
  <Characters>1894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134</cp:revision>
  <cp:lastPrinted>2019-10-31T11:23:00Z</cp:lastPrinted>
  <dcterms:created xsi:type="dcterms:W3CDTF">2014-01-10T07:21:00Z</dcterms:created>
  <dcterms:modified xsi:type="dcterms:W3CDTF">2019-11-06T11:43:00Z</dcterms:modified>
</cp:coreProperties>
</file>